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51" w:rsidRDefault="00232851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32851" w:rsidRPr="002A608A" w:rsidRDefault="00232851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32851" w:rsidRDefault="00232851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32851" w:rsidRPr="002A608A" w:rsidRDefault="00232851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32851" w:rsidRDefault="00232851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27.12.2023 г. №547</w:t>
      </w:r>
    </w:p>
    <w:p w:rsidR="00232851" w:rsidRDefault="00232851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232851" w:rsidRDefault="00232851" w:rsidP="00C146DC"/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нормативов затрат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на оказание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 xml:space="preserve">услуг (работ) 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«Унечский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Брянской области»,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 xml:space="preserve">подведомственными администрации </w:t>
      </w:r>
    </w:p>
    <w:p w:rsidR="00232851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2E3">
        <w:rPr>
          <w:rFonts w:ascii="Times New Roman" w:hAnsi="Times New Roman" w:cs="Times New Roman"/>
          <w:sz w:val="28"/>
          <w:szCs w:val="28"/>
        </w:rPr>
        <w:t>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2E3">
        <w:rPr>
          <w:rFonts w:ascii="Times New Roman" w:hAnsi="Times New Roman" w:cs="Times New Roman"/>
          <w:sz w:val="28"/>
          <w:szCs w:val="28"/>
        </w:rPr>
        <w:t>на 2024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</w:t>
      </w:r>
    </w:p>
    <w:p w:rsidR="00232851" w:rsidRPr="004572E3" w:rsidRDefault="00232851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2025 и 2026 годов.</w:t>
      </w:r>
    </w:p>
    <w:p w:rsidR="00232851" w:rsidRDefault="00232851" w:rsidP="00363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851" w:rsidRPr="004E04C8" w:rsidRDefault="00232851" w:rsidP="004C02E4">
      <w:pPr>
        <w:tabs>
          <w:tab w:val="left" w:pos="567"/>
          <w:tab w:val="left" w:pos="709"/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 и финансового обеспечения выполнения муниципального задания муниципальными учреждениями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и руководствуясь пунктом 4 статьи 69.2 Бюджетного кодекса Российской Федерации</w:t>
      </w:r>
    </w:p>
    <w:p w:rsidR="00232851" w:rsidRDefault="00232851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32851" w:rsidRPr="008736AA" w:rsidRDefault="00232851" w:rsidP="00FE1B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Утвердить прилагаемые 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района, на 2024 год и плановый период 2025 и 2026 годов.</w:t>
      </w:r>
    </w:p>
    <w:p w:rsidR="00232851" w:rsidRPr="005E1149" w:rsidRDefault="00232851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14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настоящее постановление на официальном сайте администрации Унечского района в сети Интернет.</w:t>
      </w:r>
    </w:p>
    <w:p w:rsidR="00232851" w:rsidRDefault="00232851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3.Настоящее постановление вступает в силу с момента подписания.</w:t>
      </w:r>
    </w:p>
    <w:p w:rsidR="00232851" w:rsidRDefault="00232851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заместителя главы администрации района  Козыреву Г.В.</w:t>
      </w:r>
    </w:p>
    <w:p w:rsidR="00232851" w:rsidRDefault="00232851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        А.М.Кусков</w:t>
      </w:r>
    </w:p>
    <w:p w:rsidR="00232851" w:rsidRDefault="00232851" w:rsidP="00C146DC">
      <w:pPr>
        <w:rPr>
          <w:rFonts w:ascii="Times New Roman" w:hAnsi="Times New Roman" w:cs="Times New Roman"/>
          <w:sz w:val="24"/>
          <w:szCs w:val="24"/>
        </w:rPr>
      </w:pPr>
    </w:p>
    <w:p w:rsidR="00232851" w:rsidRDefault="00232851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232851" w:rsidRPr="00165706" w:rsidRDefault="00232851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232851" w:rsidRPr="00165706" w:rsidRDefault="00232851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27.12.2023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547</w:t>
      </w:r>
    </w:p>
    <w:p w:rsidR="00232851" w:rsidRPr="00165706" w:rsidRDefault="00232851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Pr="00165706" w:rsidRDefault="00232851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232851" w:rsidRPr="00165706" w:rsidRDefault="00232851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5706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32851" w:rsidRPr="00165706" w:rsidRDefault="00232851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232851" w:rsidRPr="00165706" w:rsidRDefault="00232851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232851" w:rsidRPr="00165706" w:rsidRDefault="00232851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1"/>
        <w:gridCol w:w="1965"/>
        <w:gridCol w:w="1843"/>
        <w:gridCol w:w="1611"/>
      </w:tblGrid>
      <w:tr w:rsidR="00232851" w:rsidRPr="00165706">
        <w:trPr>
          <w:trHeight w:val="1204"/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64" w:type="pct"/>
            <w:gridSpan w:val="3"/>
          </w:tcPr>
          <w:p w:rsidR="00232851" w:rsidRPr="00165706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232851" w:rsidRPr="00165706">
        <w:trPr>
          <w:trHeight w:val="555"/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</w:tcPr>
          <w:p w:rsidR="00232851" w:rsidRPr="00165706" w:rsidRDefault="00232851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6" w:type="pct"/>
          </w:tcPr>
          <w:p w:rsidR="00232851" w:rsidRPr="00165706" w:rsidRDefault="00232851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232851" w:rsidRPr="00165706" w:rsidRDefault="00232851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32851" w:rsidRPr="00165706">
        <w:trPr>
          <w:trHeight w:val="828"/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66" w:type="pct"/>
            <w:vAlign w:val="center"/>
          </w:tcPr>
          <w:p w:rsidR="00232851" w:rsidRDefault="00232851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41 059,96</w:t>
            </w:r>
          </w:p>
        </w:tc>
        <w:tc>
          <w:tcPr>
            <w:tcW w:w="906" w:type="pct"/>
          </w:tcPr>
          <w:p w:rsidR="00232851" w:rsidRDefault="00232851" w:rsidP="00E95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E95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38 681,24</w:t>
            </w:r>
          </w:p>
        </w:tc>
        <w:tc>
          <w:tcPr>
            <w:tcW w:w="793" w:type="pct"/>
          </w:tcPr>
          <w:p w:rsidR="00232851" w:rsidRDefault="00232851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38 775,82</w:t>
            </w:r>
          </w:p>
        </w:tc>
      </w:tr>
      <w:tr w:rsidR="00232851" w:rsidRPr="00165706">
        <w:trPr>
          <w:trHeight w:val="828"/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66" w:type="pct"/>
            <w:vAlign w:val="center"/>
          </w:tcPr>
          <w:p w:rsidR="00232851" w:rsidRPr="00165706" w:rsidRDefault="00232851" w:rsidP="00E969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41 059,96</w:t>
            </w:r>
          </w:p>
        </w:tc>
        <w:tc>
          <w:tcPr>
            <w:tcW w:w="906" w:type="pct"/>
          </w:tcPr>
          <w:p w:rsidR="00232851" w:rsidRDefault="00232851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38 681,24</w:t>
            </w:r>
          </w:p>
        </w:tc>
        <w:tc>
          <w:tcPr>
            <w:tcW w:w="793" w:type="pct"/>
          </w:tcPr>
          <w:p w:rsidR="00232851" w:rsidRDefault="00232851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38 775,82</w:t>
            </w:r>
          </w:p>
        </w:tc>
      </w:tr>
      <w:tr w:rsidR="00232851" w:rsidRPr="00165706">
        <w:trPr>
          <w:trHeight w:val="1563"/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6" w:type="pct"/>
          </w:tcPr>
          <w:p w:rsidR="00232851" w:rsidRDefault="00232851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Default="00232851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190,45</w:t>
            </w:r>
          </w:p>
        </w:tc>
        <w:tc>
          <w:tcPr>
            <w:tcW w:w="906" w:type="pct"/>
          </w:tcPr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176,61</w:t>
            </w:r>
          </w:p>
        </w:tc>
        <w:tc>
          <w:tcPr>
            <w:tcW w:w="793" w:type="pct"/>
          </w:tcPr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180,83</w:t>
            </w:r>
          </w:p>
        </w:tc>
      </w:tr>
      <w:tr w:rsidR="00232851" w:rsidRPr="00165706">
        <w:trPr>
          <w:jc w:val="center"/>
        </w:trPr>
        <w:tc>
          <w:tcPr>
            <w:tcW w:w="2336" w:type="pct"/>
          </w:tcPr>
          <w:p w:rsidR="00232851" w:rsidRPr="00165706" w:rsidRDefault="00232851" w:rsidP="00816B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66" w:type="pct"/>
          </w:tcPr>
          <w:p w:rsidR="00232851" w:rsidRDefault="00232851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1 051 452,37</w:t>
            </w:r>
          </w:p>
        </w:tc>
        <w:tc>
          <w:tcPr>
            <w:tcW w:w="906" w:type="pct"/>
          </w:tcPr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9A0C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1 051 452,37</w:t>
            </w:r>
          </w:p>
        </w:tc>
        <w:tc>
          <w:tcPr>
            <w:tcW w:w="793" w:type="pct"/>
          </w:tcPr>
          <w:p w:rsidR="00232851" w:rsidRDefault="00232851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51" w:rsidRPr="00165706" w:rsidRDefault="00232851" w:rsidP="009A0C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1 051 452,37</w:t>
            </w:r>
          </w:p>
        </w:tc>
      </w:tr>
    </w:tbl>
    <w:p w:rsidR="00232851" w:rsidRPr="00165706" w:rsidRDefault="00232851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32851" w:rsidRPr="00165706" w:rsidRDefault="00232851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232851" w:rsidRDefault="00232851"/>
    <w:sectPr w:rsidR="00232851" w:rsidSect="00044437">
      <w:pgSz w:w="11906" w:h="16838" w:code="9"/>
      <w:pgMar w:top="1134" w:right="70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43B13"/>
    <w:rsid w:val="00044437"/>
    <w:rsid w:val="000538E3"/>
    <w:rsid w:val="00066134"/>
    <w:rsid w:val="00077197"/>
    <w:rsid w:val="00101126"/>
    <w:rsid w:val="00150408"/>
    <w:rsid w:val="0015040B"/>
    <w:rsid w:val="00165706"/>
    <w:rsid w:val="00197422"/>
    <w:rsid w:val="001F027C"/>
    <w:rsid w:val="001F5453"/>
    <w:rsid w:val="00203E94"/>
    <w:rsid w:val="00232851"/>
    <w:rsid w:val="00235A99"/>
    <w:rsid w:val="00287A5E"/>
    <w:rsid w:val="00291624"/>
    <w:rsid w:val="002A4755"/>
    <w:rsid w:val="002A5A5C"/>
    <w:rsid w:val="002A608A"/>
    <w:rsid w:val="002C4DA0"/>
    <w:rsid w:val="002F2360"/>
    <w:rsid w:val="00320C52"/>
    <w:rsid w:val="00323F64"/>
    <w:rsid w:val="003334BA"/>
    <w:rsid w:val="0034677D"/>
    <w:rsid w:val="0036303D"/>
    <w:rsid w:val="003D3D15"/>
    <w:rsid w:val="003E4BE0"/>
    <w:rsid w:val="00420446"/>
    <w:rsid w:val="00420E5F"/>
    <w:rsid w:val="00451354"/>
    <w:rsid w:val="004572E3"/>
    <w:rsid w:val="00474E61"/>
    <w:rsid w:val="00495D94"/>
    <w:rsid w:val="004C02E4"/>
    <w:rsid w:val="004C1B5F"/>
    <w:rsid w:val="004E04C8"/>
    <w:rsid w:val="004F0250"/>
    <w:rsid w:val="00501823"/>
    <w:rsid w:val="00510B13"/>
    <w:rsid w:val="005850CE"/>
    <w:rsid w:val="005B2BCD"/>
    <w:rsid w:val="005E1149"/>
    <w:rsid w:val="00676293"/>
    <w:rsid w:val="00691767"/>
    <w:rsid w:val="006E6B7C"/>
    <w:rsid w:val="007110DE"/>
    <w:rsid w:val="00750274"/>
    <w:rsid w:val="007A7445"/>
    <w:rsid w:val="007B138C"/>
    <w:rsid w:val="007C293B"/>
    <w:rsid w:val="007E5E22"/>
    <w:rsid w:val="00816B77"/>
    <w:rsid w:val="008562DF"/>
    <w:rsid w:val="0086039B"/>
    <w:rsid w:val="008736AA"/>
    <w:rsid w:val="00873F5D"/>
    <w:rsid w:val="0089289C"/>
    <w:rsid w:val="008F06F3"/>
    <w:rsid w:val="0090432C"/>
    <w:rsid w:val="0095358D"/>
    <w:rsid w:val="009A0C81"/>
    <w:rsid w:val="009B3ECD"/>
    <w:rsid w:val="009D6347"/>
    <w:rsid w:val="009F2400"/>
    <w:rsid w:val="009F3A60"/>
    <w:rsid w:val="00A0611D"/>
    <w:rsid w:val="00A35B54"/>
    <w:rsid w:val="00A3756D"/>
    <w:rsid w:val="00A37EE9"/>
    <w:rsid w:val="00A9175F"/>
    <w:rsid w:val="00B00E03"/>
    <w:rsid w:val="00B33227"/>
    <w:rsid w:val="00B4606C"/>
    <w:rsid w:val="00B50F9B"/>
    <w:rsid w:val="00B52EC8"/>
    <w:rsid w:val="00B83E7D"/>
    <w:rsid w:val="00B93E7F"/>
    <w:rsid w:val="00C146DC"/>
    <w:rsid w:val="00C40388"/>
    <w:rsid w:val="00C57EAB"/>
    <w:rsid w:val="00CC4A74"/>
    <w:rsid w:val="00CD5E13"/>
    <w:rsid w:val="00D008EF"/>
    <w:rsid w:val="00D137E8"/>
    <w:rsid w:val="00D25B7A"/>
    <w:rsid w:val="00D70FEE"/>
    <w:rsid w:val="00DC1229"/>
    <w:rsid w:val="00DF5414"/>
    <w:rsid w:val="00DF558D"/>
    <w:rsid w:val="00E72ADE"/>
    <w:rsid w:val="00E9536F"/>
    <w:rsid w:val="00E969DD"/>
    <w:rsid w:val="00EE21F8"/>
    <w:rsid w:val="00F20562"/>
    <w:rsid w:val="00F32A1A"/>
    <w:rsid w:val="00F841D7"/>
    <w:rsid w:val="00F9565D"/>
    <w:rsid w:val="00FA5B0C"/>
    <w:rsid w:val="00FE1B0E"/>
    <w:rsid w:val="00FF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NoSpacing">
    <w:name w:val="No Spacing"/>
    <w:uiPriority w:val="99"/>
    <w:qFormat/>
    <w:rsid w:val="004572E3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482</TotalTime>
  <Pages>2</Pages>
  <Words>417</Words>
  <Characters>2377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48</cp:revision>
  <cp:lastPrinted>2024-02-15T09:12:00Z</cp:lastPrinted>
  <dcterms:created xsi:type="dcterms:W3CDTF">2017-10-19T07:44:00Z</dcterms:created>
  <dcterms:modified xsi:type="dcterms:W3CDTF">2024-02-15T09:12:00Z</dcterms:modified>
</cp:coreProperties>
</file>